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CF420" w14:textId="77777777" w:rsidR="001E14A9" w:rsidRDefault="001E14A9" w:rsidP="001E14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BASYNG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018E61E5" w14:textId="77777777" w:rsidR="001E14A9" w:rsidRDefault="001E14A9" w:rsidP="001E14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4E41BE" w14:textId="77777777" w:rsidR="001E14A9" w:rsidRDefault="001E14A9" w:rsidP="001E14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3CEEAB" w14:textId="77777777" w:rsidR="001E14A9" w:rsidRDefault="001E14A9" w:rsidP="001E14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Andover, Hampshire,</w:t>
      </w:r>
    </w:p>
    <w:p w14:paraId="5B9CD07D" w14:textId="77777777" w:rsidR="001E14A9" w:rsidRDefault="001E14A9" w:rsidP="001E14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Francis Court(q.v.).</w:t>
      </w:r>
    </w:p>
    <w:p w14:paraId="29F7385C" w14:textId="77777777" w:rsidR="001E14A9" w:rsidRDefault="001E14A9" w:rsidP="001E14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20-48)</w:t>
      </w:r>
    </w:p>
    <w:p w14:paraId="0C39D8F2" w14:textId="77777777" w:rsidR="001E14A9" w:rsidRDefault="001E14A9" w:rsidP="001E14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44863F" w14:textId="77777777" w:rsidR="001E14A9" w:rsidRDefault="001E14A9" w:rsidP="001E14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DED98E" w14:textId="77777777" w:rsidR="001E14A9" w:rsidRPr="000452D6" w:rsidRDefault="001E14A9" w:rsidP="001E14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2022</w:t>
      </w:r>
    </w:p>
    <w:p w14:paraId="5BDB0CB1" w14:textId="354CFF0B" w:rsidR="00BA00AB" w:rsidRPr="001E14A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E14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CBDBA" w14:textId="77777777" w:rsidR="001E14A9" w:rsidRDefault="001E14A9" w:rsidP="009139A6">
      <w:r>
        <w:separator/>
      </w:r>
    </w:p>
  </w:endnote>
  <w:endnote w:type="continuationSeparator" w:id="0">
    <w:p w14:paraId="498D4D3B" w14:textId="77777777" w:rsidR="001E14A9" w:rsidRDefault="001E14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985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7DD8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FBA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2B7A4" w14:textId="77777777" w:rsidR="001E14A9" w:rsidRDefault="001E14A9" w:rsidP="009139A6">
      <w:r>
        <w:separator/>
      </w:r>
    </w:p>
  </w:footnote>
  <w:footnote w:type="continuationSeparator" w:id="0">
    <w:p w14:paraId="20BC07DA" w14:textId="77777777" w:rsidR="001E14A9" w:rsidRDefault="001E14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91B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990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DAF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4A9"/>
    <w:rsid w:val="000666E0"/>
    <w:rsid w:val="001E14A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3373C"/>
  <w15:chartTrackingRefBased/>
  <w15:docId w15:val="{734973DB-D8D0-4CF8-9731-E03EA82F1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2022-04-13T20:33:00Z</dcterms:created>
  <dcterms:modified xsi:type="dcterms:W3CDTF">2022-04-13T20:33:00Z</dcterms:modified>
</cp:coreProperties>
</file>